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Assignment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2D2BEE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Workplace</w:t>
            </w:r>
            <w:r w:rsidR="00400C87">
              <w:rPr>
                <w:rFonts w:ascii="Times New Roman" w:hAnsi="Times New Roman"/>
              </w:rPr>
              <w:t xml:space="preserve"> Page </w:t>
            </w:r>
            <w:r>
              <w:rPr>
                <w:rFonts w:ascii="Times New Roman" w:hAnsi="Times New Roman"/>
              </w:rPr>
              <w:t>16</w:t>
            </w:r>
            <w:r w:rsidR="00400C8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-165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Listen to the Words: CD </w:t>
            </w:r>
            <w:r w:rsidR="002D2BEE">
              <w:rPr>
                <w:rFonts w:ascii="Times New Roman" w:hAnsi="Times New Roman"/>
              </w:rPr>
              <w:t xml:space="preserve"># 3 </w:t>
            </w:r>
            <w:r>
              <w:rPr>
                <w:rFonts w:ascii="Times New Roman" w:hAnsi="Times New Roman"/>
              </w:rPr>
              <w:t xml:space="preserve">Track </w:t>
            </w:r>
            <w:r w:rsidR="002D2BEE">
              <w:rPr>
                <w:rFonts w:ascii="Times New Roman" w:hAnsi="Times New Roman"/>
              </w:rPr>
              <w:t>28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High Beginning Workbook Page</w:t>
            </w:r>
            <w:r w:rsidR="002D2BEE">
              <w:rPr>
                <w:rFonts w:ascii="Times New Roman" w:hAnsi="Times New Roman"/>
              </w:rPr>
              <w:t>s</w:t>
            </w:r>
            <w:r w:rsidRPr="003F7FF5">
              <w:rPr>
                <w:rFonts w:ascii="Times New Roman" w:hAnsi="Times New Roman"/>
              </w:rPr>
              <w:t xml:space="preserve"> </w:t>
            </w:r>
            <w:r w:rsidR="002D2BEE">
              <w:rPr>
                <w:rFonts w:ascii="Times New Roman" w:hAnsi="Times New Roman"/>
              </w:rPr>
              <w:t>164-165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2D2BEE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Low Intermediate Workbook Page</w:t>
            </w:r>
            <w:r w:rsidR="002D2BEE">
              <w:rPr>
                <w:rFonts w:ascii="Times New Roman" w:hAnsi="Times New Roman"/>
              </w:rPr>
              <w:t>s 16</w:t>
            </w:r>
            <w:r w:rsidRPr="003F7FF5">
              <w:rPr>
                <w:rFonts w:ascii="Times New Roman" w:hAnsi="Times New Roman"/>
              </w:rPr>
              <w:t>4</w:t>
            </w:r>
            <w:r w:rsidR="002D2BEE">
              <w:rPr>
                <w:rFonts w:ascii="Times New Roman" w:hAnsi="Times New Roman"/>
              </w:rPr>
              <w:t>-165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2D2BEE" w:rsidRPr="003F7FF5" w:rsidTr="00075E73">
        <w:tc>
          <w:tcPr>
            <w:tcW w:w="1548" w:type="dxa"/>
            <w:vMerge w:val="restart"/>
          </w:tcPr>
          <w:p w:rsidR="002D2BEE" w:rsidRDefault="002D2BEE" w:rsidP="00400C87">
            <w:pPr>
              <w:rPr>
                <w:rFonts w:ascii="Times New Roman" w:hAnsi="Times New Roman"/>
                <w:b/>
              </w:rPr>
            </w:pPr>
          </w:p>
          <w:p w:rsidR="002D2BEE" w:rsidRDefault="002D2BEE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2D2BEE" w:rsidRPr="003F7FF5" w:rsidRDefault="002D2BEE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Learns</w:t>
            </w:r>
          </w:p>
          <w:p w:rsidR="002D2BEE" w:rsidRPr="00400C87" w:rsidRDefault="002D2BEE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</w:p>
        </w:tc>
      </w:tr>
      <w:tr w:rsidR="002D2BEE" w:rsidRPr="003F7FF5" w:rsidTr="00075E73">
        <w:trPr>
          <w:trHeight w:val="638"/>
        </w:trPr>
        <w:tc>
          <w:tcPr>
            <w:tcW w:w="1548" w:type="dxa"/>
            <w:vMerge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2D2BEE" w:rsidRDefault="002D2BEE" w:rsidP="001D64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D2BEE">
              <w:rPr>
                <w:rFonts w:ascii="Times New Roman" w:hAnsi="Times New Roman"/>
                <w:vertAlign w:val="superscript"/>
              </w:rPr>
              <w:t>nd</w:t>
            </w:r>
            <w:r>
              <w:rPr>
                <w:rFonts w:ascii="Times New Roman" w:hAnsi="Times New Roman"/>
              </w:rPr>
              <w:t xml:space="preserve"> </w:t>
            </w:r>
            <w:r w:rsidRPr="003F7FF5">
              <w:rPr>
                <w:rFonts w:ascii="Times New Roman" w:hAnsi="Times New Roman"/>
              </w:rPr>
              <w:t>English Course</w:t>
            </w:r>
          </w:p>
          <w:p w:rsidR="002D2BEE" w:rsidRDefault="002D2BEE" w:rsidP="001D64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Topic: Workers and the Workplace</w:t>
            </w:r>
          </w:p>
          <w:p w:rsidR="002D2BEE" w:rsidRPr="003F7FF5" w:rsidRDefault="002D2BEE" w:rsidP="001D64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4: Supervisors and Teamwork</w:t>
            </w:r>
          </w:p>
        </w:tc>
        <w:tc>
          <w:tcPr>
            <w:tcW w:w="1422" w:type="dxa"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</w:p>
        </w:tc>
      </w:tr>
      <w:tr w:rsidR="002D2BEE" w:rsidRPr="003F7FF5" w:rsidTr="00075E73">
        <w:trPr>
          <w:trHeight w:val="638"/>
        </w:trPr>
        <w:tc>
          <w:tcPr>
            <w:tcW w:w="1548" w:type="dxa"/>
            <w:vMerge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2D2BEE" w:rsidRDefault="002D2BEE" w:rsidP="001D64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Intermediate Readings:</w:t>
            </w:r>
          </w:p>
          <w:p w:rsidR="002D2BEE" w:rsidRDefault="002D2BEE" w:rsidP="001D64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W-4 Form</w:t>
            </w:r>
          </w:p>
        </w:tc>
        <w:tc>
          <w:tcPr>
            <w:tcW w:w="1422" w:type="dxa"/>
          </w:tcPr>
          <w:p w:rsidR="002D2BEE" w:rsidRPr="003F7FF5" w:rsidRDefault="002D2BEE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2D2BEE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34 I have to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2D2BEE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58 Do and Make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2D2BEE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2</w:t>
            </w:r>
            <w:r w:rsidR="00400C87" w:rsidRPr="00400C87">
              <w:rPr>
                <w:rFonts w:ascii="Times New Roman" w:hAnsi="Times New Roman"/>
              </w:rPr>
              <w:t xml:space="preserve">: Pages </w:t>
            </w:r>
            <w:r>
              <w:rPr>
                <w:rFonts w:ascii="Times New Roman" w:hAnsi="Times New Roman"/>
              </w:rPr>
              <w:t>10-11, 12-13,14-15,16-17</w:t>
            </w:r>
          </w:p>
          <w:p w:rsidR="002D2BEE" w:rsidRDefault="002D2BEE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3: Pages 12-13</w:t>
            </w:r>
          </w:p>
          <w:p w:rsidR="002D2BEE" w:rsidRDefault="002D2BEE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4: Pages 12-13</w:t>
            </w:r>
          </w:p>
          <w:p w:rsidR="002D2BEE" w:rsidRDefault="002D2BEE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5: Pages 8-9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BEE" w:rsidRDefault="002D2BEE" w:rsidP="00814CB4">
      <w:r>
        <w:separator/>
      </w:r>
    </w:p>
  </w:endnote>
  <w:endnote w:type="continuationSeparator" w:id="1">
    <w:p w:rsidR="002D2BEE" w:rsidRDefault="002D2BE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BEE" w:rsidRDefault="002D2BEE" w:rsidP="00814CB4">
      <w:r>
        <w:separator/>
      </w:r>
    </w:p>
  </w:footnote>
  <w:footnote w:type="continuationSeparator" w:id="1">
    <w:p w:rsidR="002D2BEE" w:rsidRDefault="002D2BE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2D2BEE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15 Job Keeping Skills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2BEE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A7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chart</Template>
  <TotalTime>8</TotalTime>
  <Pages>1</Pages>
  <Words>109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2009-05-20T21:42:00Z</cp:lastPrinted>
  <dcterms:created xsi:type="dcterms:W3CDTF">2009-06-01T13:20:00Z</dcterms:created>
  <dcterms:modified xsi:type="dcterms:W3CDTF">2009-06-01T13:28:00Z</dcterms:modified>
</cp:coreProperties>
</file>